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AC7672" w14:textId="77777777" w:rsidR="00AC3F2A" w:rsidRDefault="00AC3F2A" w:rsidP="00AC3F2A">
      <w:pPr>
        <w:pStyle w:val="NoSpacing"/>
      </w:pPr>
      <w:r>
        <w:rPr>
          <w:u w:val="single"/>
        </w:rPr>
        <w:t>Master William BATE</w:t>
      </w:r>
      <w:r>
        <w:t xml:space="preserve">    </w:t>
      </w:r>
      <w:proofErr w:type="gramStart"/>
      <w:r>
        <w:t xml:space="preserve">   (</w:t>
      </w:r>
      <w:proofErr w:type="gramEnd"/>
      <w:r>
        <w:t>fl.1479)</w:t>
      </w:r>
    </w:p>
    <w:p w14:paraId="3248E2E9" w14:textId="77777777" w:rsidR="00AC3F2A" w:rsidRDefault="00AC3F2A" w:rsidP="00AC3F2A">
      <w:pPr>
        <w:pStyle w:val="NoSpacing"/>
      </w:pPr>
    </w:p>
    <w:p w14:paraId="3135C2E9" w14:textId="77777777" w:rsidR="00AC3F2A" w:rsidRDefault="00AC3F2A" w:rsidP="00AC3F2A">
      <w:pPr>
        <w:pStyle w:val="NoSpacing"/>
      </w:pPr>
    </w:p>
    <w:p w14:paraId="76833C4F" w14:textId="77777777" w:rsidR="00AC3F2A" w:rsidRDefault="00AC3F2A" w:rsidP="00AC3F2A">
      <w:pPr>
        <w:pStyle w:val="NoSpacing"/>
      </w:pPr>
      <w:r>
        <w:t xml:space="preserve">  4 Nov.1479</w:t>
      </w:r>
      <w:r>
        <w:tab/>
        <w:t>He and Master William Hobbs(q.v.) were granted the custody of the</w:t>
      </w:r>
    </w:p>
    <w:p w14:paraId="23AD9079" w14:textId="77777777" w:rsidR="00AC3F2A" w:rsidRDefault="00AC3F2A" w:rsidP="00AC3F2A">
      <w:pPr>
        <w:pStyle w:val="NoSpacing"/>
      </w:pPr>
      <w:r>
        <w:tab/>
      </w:r>
      <w:r>
        <w:tab/>
        <w:t xml:space="preserve">Hospital of </w:t>
      </w:r>
      <w:proofErr w:type="spellStart"/>
      <w:proofErr w:type="gramStart"/>
      <w:r>
        <w:t>St.Mary</w:t>
      </w:r>
      <w:proofErr w:type="spellEnd"/>
      <w:proofErr w:type="gramEnd"/>
      <w:r>
        <w:t xml:space="preserve"> of </w:t>
      </w:r>
      <w:proofErr w:type="spellStart"/>
      <w:r>
        <w:t>Bethleham</w:t>
      </w:r>
      <w:proofErr w:type="spellEnd"/>
      <w:r>
        <w:t xml:space="preserve"> without </w:t>
      </w:r>
      <w:proofErr w:type="spellStart"/>
      <w:r>
        <w:t>Bishopgate</w:t>
      </w:r>
      <w:proofErr w:type="spellEnd"/>
      <w:r>
        <w:t>, London.</w:t>
      </w:r>
    </w:p>
    <w:p w14:paraId="548C297A" w14:textId="77777777" w:rsidR="00AC3F2A" w:rsidRDefault="00AC3F2A" w:rsidP="00AC3F2A">
      <w:pPr>
        <w:pStyle w:val="NoSpacing"/>
      </w:pPr>
      <w:r>
        <w:tab/>
      </w:r>
      <w:r>
        <w:tab/>
        <w:t>(C.P.R. 1476-85 p.166)</w:t>
      </w:r>
    </w:p>
    <w:p w14:paraId="20201E04" w14:textId="77777777" w:rsidR="00AC3F2A" w:rsidRDefault="00AC3F2A" w:rsidP="00AC3F2A">
      <w:pPr>
        <w:pStyle w:val="NoSpacing"/>
      </w:pPr>
    </w:p>
    <w:p w14:paraId="0B2C3A20" w14:textId="77777777" w:rsidR="00AC3F2A" w:rsidRDefault="00AC3F2A" w:rsidP="00AC3F2A">
      <w:pPr>
        <w:pStyle w:val="NoSpacing"/>
      </w:pPr>
    </w:p>
    <w:p w14:paraId="3ABE99B8" w14:textId="77777777" w:rsidR="00AC3F2A" w:rsidRDefault="00AC3F2A" w:rsidP="00AC3F2A">
      <w:pPr>
        <w:pStyle w:val="NoSpacing"/>
      </w:pPr>
      <w:r>
        <w:t>30 August 2024</w:t>
      </w:r>
    </w:p>
    <w:p w14:paraId="506C428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923760" w14:textId="77777777" w:rsidR="00AC3F2A" w:rsidRDefault="00AC3F2A" w:rsidP="009139A6">
      <w:r>
        <w:separator/>
      </w:r>
    </w:p>
  </w:endnote>
  <w:endnote w:type="continuationSeparator" w:id="0">
    <w:p w14:paraId="751FAB5F" w14:textId="77777777" w:rsidR="00AC3F2A" w:rsidRDefault="00AC3F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DB6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25A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7C17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8DDF6A" w14:textId="77777777" w:rsidR="00AC3F2A" w:rsidRDefault="00AC3F2A" w:rsidP="009139A6">
      <w:r>
        <w:separator/>
      </w:r>
    </w:p>
  </w:footnote>
  <w:footnote w:type="continuationSeparator" w:id="0">
    <w:p w14:paraId="2D34E521" w14:textId="77777777" w:rsidR="00AC3F2A" w:rsidRDefault="00AC3F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72E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FD4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ACA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F2A"/>
    <w:rsid w:val="000666E0"/>
    <w:rsid w:val="002510B7"/>
    <w:rsid w:val="00270799"/>
    <w:rsid w:val="003C11E0"/>
    <w:rsid w:val="005C130B"/>
    <w:rsid w:val="00826F5C"/>
    <w:rsid w:val="009139A6"/>
    <w:rsid w:val="009411C2"/>
    <w:rsid w:val="009448BB"/>
    <w:rsid w:val="00947624"/>
    <w:rsid w:val="00A3176C"/>
    <w:rsid w:val="00AC3F2A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49F8B"/>
  <w15:chartTrackingRefBased/>
  <w15:docId w15:val="{F522B546-DB4C-4C30-8E5E-77FDC7B7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2024-09-01T15:19:00Z</dcterms:created>
  <dcterms:modified xsi:type="dcterms:W3CDTF">2024-09-01T15:19:00Z</dcterms:modified>
</cp:coreProperties>
</file>